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107" w:rsidRPr="00005C63" w:rsidRDefault="001A5107" w:rsidP="00005C63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005C63">
        <w:rPr>
          <w:rFonts w:ascii="Times New Roman" w:hAnsi="Times New Roman"/>
          <w:sz w:val="28"/>
          <w:szCs w:val="28"/>
        </w:rPr>
        <w:t xml:space="preserve">Приложение 5 </w:t>
      </w:r>
    </w:p>
    <w:p w:rsidR="001A5107" w:rsidRPr="00005C63" w:rsidRDefault="001A5107" w:rsidP="00005C6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05C63">
        <w:rPr>
          <w:rFonts w:ascii="Times New Roman" w:hAnsi="Times New Roman"/>
          <w:b/>
          <w:sz w:val="28"/>
          <w:szCs w:val="28"/>
        </w:rPr>
        <w:t xml:space="preserve">Работа ученика 6 класса Михеева Леонида </w:t>
      </w:r>
    </w:p>
    <w:p w:rsidR="001A5107" w:rsidRPr="00005C63" w:rsidRDefault="001A5107" w:rsidP="00005C63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05C63">
        <w:rPr>
          <w:rFonts w:ascii="Times New Roman" w:hAnsi="Times New Roman"/>
          <w:b/>
          <w:sz w:val="28"/>
          <w:szCs w:val="28"/>
        </w:rPr>
        <w:t xml:space="preserve">Школьный киносценарий по произведению В.П.Астафьева «Конь с розовой гривой» по эпизоду «На рынке» </w:t>
      </w:r>
    </w:p>
    <w:p w:rsidR="001A5107" w:rsidRPr="00005C63" w:rsidRDefault="001A5107" w:rsidP="00005C63">
      <w:pPr>
        <w:spacing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005C63">
        <w:rPr>
          <w:rFonts w:ascii="Times New Roman" w:hAnsi="Times New Roman"/>
          <w:b/>
          <w:sz w:val="28"/>
          <w:szCs w:val="28"/>
        </w:rPr>
        <w:t xml:space="preserve">Рассказ бабушки: </w:t>
      </w:r>
      <w:r w:rsidRPr="00005C63">
        <w:rPr>
          <w:rFonts w:ascii="Times New Roman" w:hAnsi="Times New Roman"/>
          <w:i/>
          <w:sz w:val="28"/>
          <w:szCs w:val="28"/>
        </w:rPr>
        <w:t>«…Культурная дамочка, в шляпке. Говорит: «Я у вас эти вот ягодки все куплю». – «Пожалуйста, милости прошу. Ягодки-то, говорю, сиротинка горемычный собирал…»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4629"/>
        <w:gridCol w:w="4110"/>
      </w:tblGrid>
      <w:tr w:rsidR="001A5107" w:rsidRPr="00005C63" w:rsidTr="00B36D7F">
        <w:tc>
          <w:tcPr>
            <w:tcW w:w="1008" w:type="dxa"/>
          </w:tcPr>
          <w:p w:rsidR="001A5107" w:rsidRPr="00005C63" w:rsidRDefault="001A5107" w:rsidP="00005C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5C63">
              <w:rPr>
                <w:rFonts w:ascii="Times New Roman" w:hAnsi="Times New Roman"/>
                <w:b/>
                <w:sz w:val="28"/>
                <w:szCs w:val="28"/>
              </w:rPr>
              <w:t>Место</w:t>
            </w:r>
          </w:p>
          <w:p w:rsidR="001A5107" w:rsidRPr="00005C63" w:rsidRDefault="001A5107" w:rsidP="00005C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5C63">
              <w:rPr>
                <w:rFonts w:ascii="Times New Roman" w:hAnsi="Times New Roman"/>
                <w:b/>
                <w:sz w:val="28"/>
                <w:szCs w:val="28"/>
              </w:rPr>
              <w:t>действия</w:t>
            </w:r>
          </w:p>
        </w:tc>
        <w:tc>
          <w:tcPr>
            <w:tcW w:w="4629" w:type="dxa"/>
          </w:tcPr>
          <w:p w:rsidR="001A5107" w:rsidRPr="00005C63" w:rsidRDefault="001A5107" w:rsidP="00005C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5C63">
              <w:rPr>
                <w:rFonts w:ascii="Times New Roman" w:hAnsi="Times New Roman"/>
                <w:b/>
                <w:sz w:val="28"/>
                <w:szCs w:val="28"/>
              </w:rPr>
              <w:t>Смена планов</w:t>
            </w:r>
          </w:p>
        </w:tc>
        <w:tc>
          <w:tcPr>
            <w:tcW w:w="4110" w:type="dxa"/>
          </w:tcPr>
          <w:p w:rsidR="001A5107" w:rsidRPr="00005C63" w:rsidRDefault="001A5107" w:rsidP="00005C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5C63">
              <w:rPr>
                <w:rFonts w:ascii="Times New Roman" w:hAnsi="Times New Roman"/>
                <w:b/>
                <w:sz w:val="28"/>
                <w:szCs w:val="28"/>
              </w:rPr>
              <w:t>Звук</w:t>
            </w:r>
          </w:p>
        </w:tc>
      </w:tr>
      <w:tr w:rsidR="001A5107" w:rsidRPr="00005C63" w:rsidTr="00B36D7F">
        <w:tc>
          <w:tcPr>
            <w:tcW w:w="1008" w:type="dxa"/>
            <w:vMerge w:val="restart"/>
          </w:tcPr>
          <w:p w:rsidR="001A5107" w:rsidRPr="00005C63" w:rsidRDefault="001A5107" w:rsidP="00005C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5C63">
              <w:rPr>
                <w:rFonts w:ascii="Times New Roman" w:hAnsi="Times New Roman"/>
                <w:sz w:val="28"/>
                <w:szCs w:val="28"/>
              </w:rPr>
              <w:t>Рынок</w:t>
            </w:r>
          </w:p>
          <w:p w:rsidR="001A5107" w:rsidRPr="00005C63" w:rsidRDefault="001A5107" w:rsidP="00005C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A5107" w:rsidRPr="00005C63" w:rsidRDefault="001A5107" w:rsidP="00005C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A5107" w:rsidRPr="00005C63" w:rsidRDefault="001A5107" w:rsidP="00005C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5C63">
              <w:rPr>
                <w:rFonts w:ascii="Times New Roman" w:hAnsi="Times New Roman"/>
                <w:sz w:val="28"/>
                <w:szCs w:val="28"/>
              </w:rPr>
              <w:t>возле прилавка</w:t>
            </w:r>
          </w:p>
        </w:tc>
        <w:tc>
          <w:tcPr>
            <w:tcW w:w="4629" w:type="dxa"/>
          </w:tcPr>
          <w:p w:rsidR="001A5107" w:rsidRPr="00005C63" w:rsidRDefault="001A5107" w:rsidP="00005C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5C63">
              <w:rPr>
                <w:rFonts w:ascii="Times New Roman" w:hAnsi="Times New Roman"/>
                <w:sz w:val="28"/>
                <w:szCs w:val="28"/>
                <w:u w:val="single"/>
              </w:rPr>
              <w:t>Общий план</w:t>
            </w:r>
            <w:r w:rsidRPr="00005C63">
              <w:rPr>
                <w:rFonts w:ascii="Times New Roman" w:hAnsi="Times New Roman"/>
                <w:sz w:val="28"/>
                <w:szCs w:val="28"/>
              </w:rPr>
              <w:t>. Рынок. Толпы народа двигаются в разных направлениях.</w:t>
            </w:r>
          </w:p>
          <w:p w:rsidR="001A5107" w:rsidRPr="00005C63" w:rsidRDefault="001A5107" w:rsidP="00005C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5C63">
              <w:rPr>
                <w:rFonts w:ascii="Times New Roman" w:hAnsi="Times New Roman"/>
                <w:sz w:val="28"/>
                <w:szCs w:val="28"/>
                <w:u w:val="single"/>
              </w:rPr>
              <w:t>Средний план.</w:t>
            </w:r>
            <w:r w:rsidRPr="00005C63">
              <w:rPr>
                <w:rFonts w:ascii="Times New Roman" w:hAnsi="Times New Roman"/>
                <w:sz w:val="28"/>
                <w:szCs w:val="28"/>
              </w:rPr>
              <w:t xml:space="preserve"> За прилавком довольная, улыбающаяся бабушка. На прилавке корзинка с ягодами, полный туесок земляники.</w:t>
            </w:r>
          </w:p>
        </w:tc>
        <w:tc>
          <w:tcPr>
            <w:tcW w:w="4110" w:type="dxa"/>
          </w:tcPr>
          <w:p w:rsidR="001A5107" w:rsidRPr="00005C63" w:rsidRDefault="001A5107" w:rsidP="00005C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5C63">
              <w:rPr>
                <w:rFonts w:ascii="Times New Roman" w:hAnsi="Times New Roman"/>
                <w:sz w:val="28"/>
                <w:szCs w:val="28"/>
              </w:rPr>
              <w:t>Шум, гам базара</w:t>
            </w:r>
          </w:p>
        </w:tc>
      </w:tr>
      <w:tr w:rsidR="001A5107" w:rsidRPr="00005C63" w:rsidTr="00B36D7F">
        <w:tc>
          <w:tcPr>
            <w:tcW w:w="1008" w:type="dxa"/>
            <w:vMerge/>
          </w:tcPr>
          <w:p w:rsidR="001A5107" w:rsidRPr="00005C63" w:rsidRDefault="001A5107" w:rsidP="00005C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29" w:type="dxa"/>
          </w:tcPr>
          <w:p w:rsidR="001A5107" w:rsidRPr="00005C63" w:rsidRDefault="001A5107" w:rsidP="00005C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5C63">
              <w:rPr>
                <w:rFonts w:ascii="Times New Roman" w:hAnsi="Times New Roman"/>
                <w:sz w:val="28"/>
                <w:szCs w:val="28"/>
                <w:u w:val="single"/>
              </w:rPr>
              <w:t>Средний план</w:t>
            </w:r>
            <w:r w:rsidRPr="00005C63">
              <w:rPr>
                <w:rFonts w:ascii="Times New Roman" w:hAnsi="Times New Roman"/>
                <w:sz w:val="28"/>
                <w:szCs w:val="28"/>
              </w:rPr>
              <w:t xml:space="preserve">.  К прилавку подходит хорошо одетая дамочка в шляпке, богатенькая. Рассматривает ягоды в туеске. </w:t>
            </w:r>
          </w:p>
        </w:tc>
        <w:tc>
          <w:tcPr>
            <w:tcW w:w="4110" w:type="dxa"/>
          </w:tcPr>
          <w:p w:rsidR="001A5107" w:rsidRPr="00005C63" w:rsidRDefault="001A5107" w:rsidP="00005C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A5107" w:rsidRPr="00005C63" w:rsidRDefault="001A5107" w:rsidP="00005C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5C63">
              <w:rPr>
                <w:rFonts w:ascii="Times New Roman" w:hAnsi="Times New Roman"/>
                <w:sz w:val="28"/>
                <w:szCs w:val="28"/>
                <w:u w:val="single"/>
              </w:rPr>
              <w:t xml:space="preserve">Дамочка.  </w:t>
            </w:r>
            <w:r w:rsidRPr="00005C63">
              <w:rPr>
                <w:rFonts w:ascii="Times New Roman" w:hAnsi="Times New Roman"/>
                <w:sz w:val="28"/>
                <w:szCs w:val="28"/>
              </w:rPr>
              <w:t xml:space="preserve">«Я у вас эти вот ягодки все куплю». </w:t>
            </w:r>
          </w:p>
          <w:p w:rsidR="001A5107" w:rsidRPr="00005C63" w:rsidRDefault="001A5107" w:rsidP="00005C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5C63">
              <w:rPr>
                <w:rFonts w:ascii="Times New Roman" w:hAnsi="Times New Roman"/>
                <w:sz w:val="28"/>
                <w:szCs w:val="28"/>
                <w:u w:val="single"/>
              </w:rPr>
              <w:t>Бабушка</w:t>
            </w:r>
            <w:r w:rsidRPr="00005C63">
              <w:rPr>
                <w:rFonts w:ascii="Times New Roman" w:hAnsi="Times New Roman"/>
                <w:sz w:val="28"/>
                <w:szCs w:val="28"/>
              </w:rPr>
              <w:t>.  (плаксиво, жалобно) Пожалуйста, милости прошу. Ягодки-то сиротинка горемычный собирал.</w:t>
            </w:r>
          </w:p>
        </w:tc>
      </w:tr>
      <w:tr w:rsidR="001A5107" w:rsidRPr="00005C63" w:rsidTr="00B36D7F">
        <w:tc>
          <w:tcPr>
            <w:tcW w:w="1008" w:type="dxa"/>
            <w:vMerge/>
          </w:tcPr>
          <w:p w:rsidR="001A5107" w:rsidRPr="00005C63" w:rsidRDefault="001A5107" w:rsidP="00005C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29" w:type="dxa"/>
          </w:tcPr>
          <w:p w:rsidR="001A5107" w:rsidRPr="00005C63" w:rsidRDefault="001A5107" w:rsidP="00005C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5C63">
              <w:rPr>
                <w:rFonts w:ascii="Times New Roman" w:hAnsi="Times New Roman"/>
                <w:sz w:val="28"/>
                <w:szCs w:val="28"/>
                <w:u w:val="single"/>
              </w:rPr>
              <w:t>Крупный  план</w:t>
            </w:r>
            <w:r w:rsidRPr="00005C63">
              <w:rPr>
                <w:rFonts w:ascii="Times New Roman" w:hAnsi="Times New Roman"/>
                <w:sz w:val="28"/>
                <w:szCs w:val="28"/>
              </w:rPr>
              <w:t>.   Бабушка пересыпает землянику. Сыплются сначала ягодки, а потом трава, листья.</w:t>
            </w:r>
          </w:p>
          <w:p w:rsidR="001A5107" w:rsidRPr="00005C63" w:rsidRDefault="001A5107" w:rsidP="00005C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5C63">
              <w:rPr>
                <w:rFonts w:ascii="Times New Roman" w:hAnsi="Times New Roman"/>
                <w:sz w:val="28"/>
                <w:szCs w:val="28"/>
              </w:rPr>
              <w:t>Дамочка достаёт кошелёк.</w:t>
            </w:r>
          </w:p>
        </w:tc>
        <w:tc>
          <w:tcPr>
            <w:tcW w:w="4110" w:type="dxa"/>
          </w:tcPr>
          <w:p w:rsidR="001A5107" w:rsidRPr="00005C63" w:rsidRDefault="001A5107" w:rsidP="00005C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5C63">
              <w:rPr>
                <w:rFonts w:ascii="Times New Roman" w:hAnsi="Times New Roman"/>
                <w:sz w:val="28"/>
                <w:szCs w:val="28"/>
                <w:u w:val="single"/>
              </w:rPr>
              <w:t>Бабушка</w:t>
            </w:r>
            <w:r w:rsidRPr="00005C63">
              <w:rPr>
                <w:rFonts w:ascii="Times New Roman" w:hAnsi="Times New Roman"/>
                <w:sz w:val="28"/>
                <w:szCs w:val="28"/>
              </w:rPr>
              <w:t>.  (улыбается)  Берите, берите, ягодка-то сладкая, вкусная.</w:t>
            </w:r>
          </w:p>
        </w:tc>
      </w:tr>
      <w:tr w:rsidR="001A5107" w:rsidRPr="00005C63" w:rsidTr="00B36D7F">
        <w:tc>
          <w:tcPr>
            <w:tcW w:w="1008" w:type="dxa"/>
            <w:vMerge/>
          </w:tcPr>
          <w:p w:rsidR="001A5107" w:rsidRPr="00005C63" w:rsidRDefault="001A5107" w:rsidP="00005C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29" w:type="dxa"/>
          </w:tcPr>
          <w:p w:rsidR="001A5107" w:rsidRPr="00005C63" w:rsidRDefault="001A5107" w:rsidP="00005C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5C63">
              <w:rPr>
                <w:rFonts w:ascii="Times New Roman" w:hAnsi="Times New Roman"/>
                <w:sz w:val="28"/>
                <w:szCs w:val="28"/>
                <w:u w:val="single"/>
              </w:rPr>
              <w:t>Крупный план.</w:t>
            </w:r>
            <w:r w:rsidRPr="00005C63">
              <w:rPr>
                <w:rFonts w:ascii="Times New Roman" w:hAnsi="Times New Roman"/>
                <w:sz w:val="28"/>
                <w:szCs w:val="28"/>
              </w:rPr>
              <w:t xml:space="preserve">  Лицо бабушки. Улыбка сменяется удивлением, изумлением. Потом краска стыда заливает лицо. </w:t>
            </w:r>
          </w:p>
        </w:tc>
        <w:tc>
          <w:tcPr>
            <w:tcW w:w="4110" w:type="dxa"/>
          </w:tcPr>
          <w:p w:rsidR="001A5107" w:rsidRPr="00005C63" w:rsidRDefault="001A5107" w:rsidP="00005C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005C63">
              <w:rPr>
                <w:rFonts w:ascii="Times New Roman" w:hAnsi="Times New Roman"/>
                <w:sz w:val="28"/>
                <w:szCs w:val="28"/>
                <w:u w:val="single"/>
              </w:rPr>
              <w:t>Бабушка</w:t>
            </w:r>
            <w:r w:rsidRPr="00005C63">
              <w:rPr>
                <w:rFonts w:ascii="Times New Roman" w:hAnsi="Times New Roman"/>
                <w:sz w:val="28"/>
                <w:szCs w:val="28"/>
              </w:rPr>
              <w:t>.   (чуть не плача) Извините меня, ради Бога! Не доглядела за внучком-то,  а он-то меня обманул…</w:t>
            </w:r>
          </w:p>
        </w:tc>
      </w:tr>
      <w:tr w:rsidR="001A5107" w:rsidRPr="00005C63" w:rsidTr="00B36D7F">
        <w:tc>
          <w:tcPr>
            <w:tcW w:w="1008" w:type="dxa"/>
            <w:vMerge/>
          </w:tcPr>
          <w:p w:rsidR="001A5107" w:rsidRPr="00005C63" w:rsidRDefault="001A5107" w:rsidP="00005C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29" w:type="dxa"/>
          </w:tcPr>
          <w:p w:rsidR="001A5107" w:rsidRPr="00005C63" w:rsidRDefault="001A5107" w:rsidP="00005C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005C63">
              <w:rPr>
                <w:rFonts w:ascii="Times New Roman" w:hAnsi="Times New Roman"/>
                <w:sz w:val="28"/>
                <w:szCs w:val="28"/>
                <w:u w:val="single"/>
              </w:rPr>
              <w:t>Средний пла</w:t>
            </w:r>
            <w:r w:rsidRPr="00005C63">
              <w:rPr>
                <w:rFonts w:ascii="Times New Roman" w:hAnsi="Times New Roman"/>
                <w:sz w:val="28"/>
                <w:szCs w:val="28"/>
              </w:rPr>
              <w:t>н. Дамочка уходит.  Бабушка сидит с опущенными руками, на глазах слёзы.</w:t>
            </w:r>
          </w:p>
        </w:tc>
        <w:tc>
          <w:tcPr>
            <w:tcW w:w="4110" w:type="dxa"/>
          </w:tcPr>
          <w:p w:rsidR="001A5107" w:rsidRPr="00005C63" w:rsidRDefault="001A5107" w:rsidP="00005C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5C63">
              <w:rPr>
                <w:rFonts w:ascii="Times New Roman" w:hAnsi="Times New Roman"/>
                <w:sz w:val="28"/>
                <w:szCs w:val="28"/>
              </w:rPr>
              <w:t>грустная музыка</w:t>
            </w:r>
          </w:p>
        </w:tc>
      </w:tr>
    </w:tbl>
    <w:p w:rsidR="001A5107" w:rsidRPr="00005C63" w:rsidRDefault="001A5107" w:rsidP="00005C63">
      <w:pPr>
        <w:spacing w:line="240" w:lineRule="auto"/>
        <w:rPr>
          <w:sz w:val="28"/>
          <w:szCs w:val="28"/>
        </w:rPr>
      </w:pPr>
    </w:p>
    <w:sectPr w:rsidR="001A5107" w:rsidRPr="00005C63" w:rsidSect="00CC22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70CE"/>
    <w:rsid w:val="00005C63"/>
    <w:rsid w:val="00037EC2"/>
    <w:rsid w:val="000935A2"/>
    <w:rsid w:val="0019723C"/>
    <w:rsid w:val="001A5107"/>
    <w:rsid w:val="002234D5"/>
    <w:rsid w:val="002B560A"/>
    <w:rsid w:val="002B6321"/>
    <w:rsid w:val="00405366"/>
    <w:rsid w:val="005770CE"/>
    <w:rsid w:val="006C5389"/>
    <w:rsid w:val="00717462"/>
    <w:rsid w:val="00730FF4"/>
    <w:rsid w:val="00737DDE"/>
    <w:rsid w:val="007716CB"/>
    <w:rsid w:val="008A07CC"/>
    <w:rsid w:val="009201E0"/>
    <w:rsid w:val="009D0066"/>
    <w:rsid w:val="009F0F53"/>
    <w:rsid w:val="00B36D7F"/>
    <w:rsid w:val="00CC22D5"/>
    <w:rsid w:val="00E45D85"/>
    <w:rsid w:val="00F93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2D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770CE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23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54</TotalTime>
  <Pages>1</Pages>
  <Words>200</Words>
  <Characters>1143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Comp</cp:lastModifiedBy>
  <cp:revision>9</cp:revision>
  <cp:lastPrinted>2012-11-15T10:04:00Z</cp:lastPrinted>
  <dcterms:created xsi:type="dcterms:W3CDTF">2012-11-14T13:19:00Z</dcterms:created>
  <dcterms:modified xsi:type="dcterms:W3CDTF">2012-11-15T10:04:00Z</dcterms:modified>
</cp:coreProperties>
</file>